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0B9809F8" w14:textId="77777777" w:rsidR="008204B9" w:rsidRPr="00774FBA" w:rsidRDefault="008204B9" w:rsidP="008204B9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26349C20" w14:textId="6675808F" w:rsidR="003A6798" w:rsidRPr="003A6798" w:rsidRDefault="008204B9" w:rsidP="003A6798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 xml:space="preserve">Erforderlich sind </w:t>
      </w:r>
      <w:r w:rsidRPr="003A6798">
        <w:rPr>
          <w:rFonts w:ascii="Helvetica" w:hAnsi="Helvetica" w:cs="Courier New"/>
          <w:b/>
          <w:bCs/>
          <w:sz w:val="20"/>
          <w:szCs w:val="20"/>
        </w:rPr>
        <w:t xml:space="preserve">mindestens </w:t>
      </w:r>
      <w:r w:rsidR="005B02EE" w:rsidRPr="003A6798">
        <w:rPr>
          <w:rFonts w:ascii="Helvetica" w:hAnsi="Helvetica" w:cs="Courier New"/>
          <w:b/>
          <w:bCs/>
          <w:sz w:val="20"/>
          <w:szCs w:val="20"/>
        </w:rPr>
        <w:t>5</w:t>
      </w:r>
      <w:r w:rsidRPr="003A6798">
        <w:rPr>
          <w:rFonts w:ascii="Helvetica" w:hAnsi="Helvetica" w:cs="Courier New"/>
          <w:b/>
          <w:bCs/>
          <w:sz w:val="20"/>
          <w:szCs w:val="20"/>
        </w:rPr>
        <w:t xml:space="preserve"> Referenzen</w:t>
      </w:r>
      <w:r w:rsidRPr="57165982">
        <w:rPr>
          <w:rFonts w:ascii="Helvetica" w:hAnsi="Helvetica" w:cs="Courier New"/>
          <w:sz w:val="20"/>
          <w:szCs w:val="20"/>
        </w:rPr>
        <w:t xml:space="preserve">, </w:t>
      </w:r>
      <w:r w:rsidR="00313ED5" w:rsidRPr="00313ED5">
        <w:rPr>
          <w:rFonts w:ascii="Helvetica" w:hAnsi="Helvetica" w:cs="Courier New"/>
          <w:sz w:val="20"/>
          <w:szCs w:val="20"/>
        </w:rPr>
        <w:t>im Rahmen derer ein Festival oder ähnlich gelagerte Veranstaltung mit mehreren Bühnen mit Licht- und Tontechnik ausgestattet wurde</w:t>
      </w:r>
      <w:r w:rsidR="00313ED5">
        <w:rPr>
          <w:rFonts w:ascii="Helvetica" w:hAnsi="Helvetica" w:cs="Courier New"/>
          <w:sz w:val="20"/>
          <w:szCs w:val="20"/>
        </w:rPr>
        <w:t>.</w:t>
      </w:r>
      <w:r w:rsidR="00313ED5" w:rsidRPr="00313ED5">
        <w:rPr>
          <w:rFonts w:ascii="Helvetica" w:hAnsi="Helvetica" w:cs="Courier New"/>
          <w:sz w:val="20"/>
          <w:szCs w:val="20"/>
        </w:rPr>
        <w:t xml:space="preserve"> </w:t>
      </w:r>
      <w:r w:rsidR="003A6798">
        <w:rPr>
          <w:rFonts w:ascii="Helvetica" w:hAnsi="Helvetica" w:cs="Courier New"/>
          <w:sz w:val="20"/>
          <w:szCs w:val="20"/>
        </w:rPr>
        <w:t>Die Leistung soll</w:t>
      </w:r>
      <w:r w:rsidR="003A6798" w:rsidRPr="003A6798">
        <w:rPr>
          <w:rFonts w:ascii="Helvetica" w:hAnsi="Helvetica" w:cs="Courier New"/>
          <w:sz w:val="20"/>
          <w:szCs w:val="20"/>
        </w:rPr>
        <w:t xml:space="preserve"> Planung, technische Umsetzung und Betreuung vor Ort </w:t>
      </w:r>
      <w:r w:rsidR="003A6798">
        <w:rPr>
          <w:rFonts w:ascii="Helvetica" w:hAnsi="Helvetica" w:cs="Courier New"/>
          <w:sz w:val="20"/>
          <w:szCs w:val="20"/>
        </w:rPr>
        <w:t xml:space="preserve">umfasst haben, die </w:t>
      </w:r>
      <w:r w:rsidR="003A6798" w:rsidRPr="003A6798">
        <w:rPr>
          <w:rFonts w:ascii="Helvetica" w:hAnsi="Helvetica" w:cs="Courier New"/>
          <w:sz w:val="20"/>
          <w:szCs w:val="20"/>
        </w:rPr>
        <w:t>jeweils durch den</w:t>
      </w:r>
      <w:r w:rsidR="003A6798">
        <w:rPr>
          <w:rFonts w:ascii="Helvetica" w:hAnsi="Helvetica" w:cs="Courier New"/>
          <w:sz w:val="20"/>
          <w:szCs w:val="20"/>
        </w:rPr>
        <w:t>*die</w:t>
      </w:r>
      <w:r w:rsidR="003A6798" w:rsidRPr="003A6798">
        <w:rPr>
          <w:rFonts w:ascii="Helvetica" w:hAnsi="Helvetica" w:cs="Courier New"/>
          <w:sz w:val="20"/>
          <w:szCs w:val="20"/>
        </w:rPr>
        <w:t xml:space="preserve"> Bieter</w:t>
      </w:r>
      <w:r w:rsidR="003A6798">
        <w:rPr>
          <w:rFonts w:ascii="Helvetica" w:hAnsi="Helvetica" w:cs="Courier New"/>
          <w:sz w:val="20"/>
          <w:szCs w:val="20"/>
        </w:rPr>
        <w:t>*in</w:t>
      </w:r>
      <w:r w:rsidR="003A6798" w:rsidRPr="003A6798">
        <w:rPr>
          <w:rFonts w:ascii="Helvetica" w:hAnsi="Helvetica" w:cs="Courier New"/>
          <w:sz w:val="20"/>
          <w:szCs w:val="20"/>
        </w:rPr>
        <w:t xml:space="preserve"> erbracht</w:t>
      </w:r>
      <w:r w:rsidR="003A6798">
        <w:rPr>
          <w:rFonts w:ascii="Helvetica" w:hAnsi="Helvetica" w:cs="Courier New"/>
          <w:sz w:val="20"/>
          <w:szCs w:val="20"/>
        </w:rPr>
        <w:t xml:space="preserve"> wurde.</w:t>
      </w:r>
    </w:p>
    <w:p w14:paraId="67CA6FB0" w14:textId="59E1D9A5" w:rsidR="003A6798" w:rsidRPr="00774FBA" w:rsidRDefault="003A6798" w:rsidP="003A6798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>
        <w:rPr>
          <w:rFonts w:ascii="Helvetica" w:hAnsi="Helvetica" w:cs="Courier New"/>
          <w:sz w:val="20"/>
          <w:szCs w:val="20"/>
        </w:rPr>
        <w:t xml:space="preserve">Dabei muss es sich um </w:t>
      </w:r>
      <w:r w:rsidRPr="003A6798">
        <w:rPr>
          <w:rFonts w:ascii="Helvetica" w:hAnsi="Helvetica" w:cs="Courier New"/>
          <w:sz w:val="20"/>
          <w:szCs w:val="20"/>
        </w:rPr>
        <w:t>Veranstaltungen mit professionellem Bühnenbetrieb</w:t>
      </w:r>
      <w:r>
        <w:rPr>
          <w:rFonts w:ascii="Helvetica" w:hAnsi="Helvetica" w:cs="Courier New"/>
          <w:sz w:val="20"/>
          <w:szCs w:val="20"/>
        </w:rPr>
        <w:t xml:space="preserve"> gehandelt haben.</w:t>
      </w:r>
    </w:p>
    <w:p w14:paraId="7622E065" w14:textId="5CC65205" w:rsidR="008204B9" w:rsidRPr="00774FBA" w:rsidRDefault="003A6798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>
        <w:rPr>
          <w:rFonts w:ascii="Helvetica" w:hAnsi="Helvetica" w:cs="Courier New"/>
          <w:sz w:val="20"/>
        </w:rPr>
        <w:t>D</w:t>
      </w:r>
      <w:r w:rsidR="008204B9" w:rsidRPr="00774FBA">
        <w:rPr>
          <w:rFonts w:ascii="Helvetica" w:hAnsi="Helvetica" w:cs="Courier New"/>
          <w:sz w:val="20"/>
        </w:rPr>
        <w:t>ie vorgesehene Projektleitung</w:t>
      </w:r>
      <w:r>
        <w:rPr>
          <w:rFonts w:ascii="Helvetica" w:hAnsi="Helvetica" w:cs="Courier New"/>
          <w:sz w:val="20"/>
        </w:rPr>
        <w:t xml:space="preserve"> muss dabei</w:t>
      </w:r>
      <w:r w:rsidR="008204B9" w:rsidRPr="00774FBA">
        <w:rPr>
          <w:rFonts w:ascii="Helvetica" w:hAnsi="Helvetica" w:cs="Courier New"/>
          <w:sz w:val="20"/>
        </w:rPr>
        <w:t xml:space="preserve"> in einer vergleichbaren Stellung (z.B. als Projektleitung oder stellvertretende Projektleitung) tätig gewesen sein.</w:t>
      </w:r>
    </w:p>
    <w:p w14:paraId="330783F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425D9B21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6EC77ECD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E9F4630" w14:textId="795A0DC2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 xml:space="preserve">Bei Angabe einer </w:t>
      </w:r>
      <w:r w:rsidRPr="003A6798">
        <w:rPr>
          <w:rFonts w:ascii="Helvetica" w:hAnsi="Helvetica" w:cs="Courier New"/>
          <w:sz w:val="20"/>
        </w:rPr>
        <w:t>größeren Anzahl von Referenzen kann dieses Formblatt kopiert</w:t>
      </w:r>
      <w:r w:rsidRPr="00774FBA">
        <w:rPr>
          <w:rFonts w:ascii="Helvetica" w:hAnsi="Helvetica" w:cs="Courier New"/>
          <w:sz w:val="20"/>
        </w:rPr>
        <w:t xml:space="preserve"> und mehrfach eingereicht werden.</w:t>
      </w: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3A6798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3A6798" w:rsidRPr="00774FBA" w14:paraId="30B76C08" w14:textId="77777777" w:rsidTr="00BD0147">
        <w:trPr>
          <w:trHeight w:val="567"/>
        </w:trPr>
        <w:tc>
          <w:tcPr>
            <w:tcW w:w="9615" w:type="dxa"/>
            <w:gridSpan w:val="2"/>
          </w:tcPr>
          <w:p w14:paraId="0ACB34DB" w14:textId="5B6CF96F" w:rsidR="003A6798" w:rsidRPr="00774FBA" w:rsidRDefault="003A6798" w:rsidP="00BD014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>
              <w:rPr>
                <w:rFonts w:ascii="Helvetica" w:hAnsi="Helvetica" w:cs="Courier New"/>
                <w:sz w:val="20"/>
                <w:u w:val="single"/>
              </w:rPr>
              <w:t>4</w:t>
            </w:r>
            <w:r w:rsidRPr="00774FBA">
              <w:rPr>
                <w:rFonts w:ascii="Helvetica" w:hAnsi="Helvetica" w:cs="Courier New"/>
                <w:sz w:val="20"/>
                <w:u w:val="single"/>
              </w:rPr>
              <w:t>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808549386"/>
                <w:placeholder>
                  <w:docPart w:val="108631AD884B454AAD721DC8E2433D19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3A6798" w:rsidRPr="00774FBA" w14:paraId="44193591" w14:textId="77777777" w:rsidTr="00BD014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7B84AC6" w14:textId="77777777" w:rsidR="003A6798" w:rsidRPr="00774FBA" w:rsidRDefault="003A6798" w:rsidP="00BD014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3A6798" w:rsidRPr="00774FBA" w14:paraId="381554CE" w14:textId="77777777" w:rsidTr="00BD014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2090449036"/>
              <w:placeholder>
                <w:docPart w:val="CC2A5E8450E74A42A601A51A8B3A9A4B"/>
              </w:placeholder>
              <w:showingPlcHdr/>
            </w:sdtPr>
            <w:sdtContent>
              <w:p w14:paraId="1628D8E4" w14:textId="77777777" w:rsidR="003A6798" w:rsidRPr="00774FBA" w:rsidRDefault="003A6798" w:rsidP="00BD014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3A6798" w:rsidRPr="00774FBA" w14:paraId="6BFEA04D" w14:textId="77777777" w:rsidTr="00BD014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634299" w14:textId="77777777" w:rsidR="003A6798" w:rsidRPr="00774FBA" w:rsidRDefault="003A6798" w:rsidP="00BD014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3A6798" w:rsidRPr="00774FBA" w14:paraId="3BA85300" w14:textId="77777777" w:rsidTr="00BD014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17589097"/>
              <w:placeholder>
                <w:docPart w:val="001932CD5F6E8E46AFCED8579CB267A3"/>
              </w:placeholder>
              <w:showingPlcHdr/>
            </w:sdtPr>
            <w:sdtContent>
              <w:p w14:paraId="22589712" w14:textId="77777777" w:rsidR="003A6798" w:rsidRPr="00774FBA" w:rsidRDefault="003A6798" w:rsidP="00BD014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3A6798" w:rsidRPr="00774FBA" w14:paraId="5CEED2C6" w14:textId="77777777" w:rsidTr="00BD014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384E916" w14:textId="77777777" w:rsidR="003A6798" w:rsidRPr="00774FBA" w:rsidRDefault="003A6798" w:rsidP="00BD014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3A6798" w:rsidRPr="00774FBA" w14:paraId="3C75CF41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18D157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23E786" w14:textId="77777777" w:rsidR="003A6798" w:rsidRPr="00774FBA" w:rsidRDefault="00000000" w:rsidP="00BD014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53037467"/>
                <w:placeholder>
                  <w:docPart w:val="0451F1C3BB40674788D1AADDBAE8CF14"/>
                </w:placeholder>
                <w:showingPlcHdr/>
                <w:text/>
              </w:sdtPr>
              <w:sdtContent>
                <w:r w:rsidR="003A6798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3A6798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3A6798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059318530"/>
                <w:placeholder>
                  <w:docPart w:val="539AA82A28722847A357BA8222E60EB3"/>
                </w:placeholder>
                <w:showingPlcHdr/>
                <w:text/>
              </w:sdtPr>
              <w:sdtContent>
                <w:r w:rsidR="003A6798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3A6798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3A6798" w:rsidRPr="00774FBA" w14:paraId="5732776B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9CC6B6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7FDC48" w14:textId="77777777" w:rsidR="003A6798" w:rsidRPr="00774FBA" w:rsidRDefault="00000000" w:rsidP="00BD014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1802307729"/>
                <w:placeholder>
                  <w:docPart w:val="B7016F69D558454F8E9B40C7639B20BE"/>
                </w:placeholder>
                <w:showingPlcHdr/>
                <w:text/>
              </w:sdtPr>
              <w:sdtContent>
                <w:r w:rsidR="003A6798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3A6798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3A6798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627855762"/>
                <w:placeholder>
                  <w:docPart w:val="8239FAEF60E87648B1BE9991C9EEE8E3"/>
                </w:placeholder>
                <w:showingPlcHdr/>
                <w:text/>
              </w:sdtPr>
              <w:sdtContent>
                <w:r w:rsidR="003A6798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3A6798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3A6798" w:rsidRPr="00774FBA" w14:paraId="40E032F4" w14:textId="77777777" w:rsidTr="00BD014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61C25BA" w14:textId="77777777" w:rsidR="003A6798" w:rsidRPr="00774FBA" w:rsidRDefault="003A6798" w:rsidP="00BD014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3A6798" w:rsidRPr="00774FBA" w14:paraId="1436CED8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0F8112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77492867"/>
            <w:placeholder>
              <w:docPart w:val="5B3646E993335C4A957846D98BCD0C48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D785DB" w14:textId="77777777" w:rsidR="003A6798" w:rsidRPr="00774FBA" w:rsidRDefault="003A6798" w:rsidP="00BD014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3A6798" w:rsidRPr="00774FBA" w14:paraId="2B435E50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A9F55C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811287381"/>
            <w:placeholder>
              <w:docPart w:val="86E11A5F5D9A5B4186E0D8F5C274FAC4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4368970" w14:textId="77777777" w:rsidR="003A6798" w:rsidRPr="00774FBA" w:rsidRDefault="003A6798" w:rsidP="00BD014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3A6798" w:rsidRPr="00774FBA" w14:paraId="69FA304B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85E79F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917477483"/>
            <w:placeholder>
              <w:docPart w:val="EBCCF92EC2FE1840BAE783ED4573379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7613A051" w14:textId="77777777" w:rsidR="003A6798" w:rsidRPr="00774FBA" w:rsidRDefault="003A6798" w:rsidP="00BD014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3A6798" w:rsidRPr="00774FBA" w14:paraId="45114B4D" w14:textId="77777777" w:rsidTr="00BD0147">
        <w:trPr>
          <w:trHeight w:val="567"/>
        </w:trPr>
        <w:tc>
          <w:tcPr>
            <w:tcW w:w="9615" w:type="dxa"/>
            <w:gridSpan w:val="2"/>
          </w:tcPr>
          <w:p w14:paraId="06BABDD5" w14:textId="72DD56BD" w:rsidR="003A6798" w:rsidRPr="00774FBA" w:rsidRDefault="003A6798" w:rsidP="00BD014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>
              <w:rPr>
                <w:rFonts w:ascii="Helvetica" w:hAnsi="Helvetica" w:cs="Courier New"/>
                <w:sz w:val="20"/>
                <w:u w:val="single"/>
              </w:rPr>
              <w:t>5</w:t>
            </w:r>
            <w:r w:rsidRPr="00774FBA">
              <w:rPr>
                <w:rFonts w:ascii="Helvetica" w:hAnsi="Helvetica" w:cs="Courier New"/>
                <w:sz w:val="20"/>
                <w:u w:val="single"/>
              </w:rPr>
              <w:t>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714553954"/>
                <w:placeholder>
                  <w:docPart w:val="C90AC4B3D9137246880AD514751B5A57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3A6798" w:rsidRPr="00774FBA" w14:paraId="067EADCC" w14:textId="77777777" w:rsidTr="00BD014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382A848" w14:textId="77777777" w:rsidR="003A6798" w:rsidRPr="00774FBA" w:rsidRDefault="003A6798" w:rsidP="00BD014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3A6798" w:rsidRPr="00774FBA" w14:paraId="191FC878" w14:textId="77777777" w:rsidTr="00BD014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45424324"/>
              <w:placeholder>
                <w:docPart w:val="F6257ABB3949D642B99F1E571B45C8AC"/>
              </w:placeholder>
              <w:showingPlcHdr/>
            </w:sdtPr>
            <w:sdtContent>
              <w:p w14:paraId="44DE2434" w14:textId="77777777" w:rsidR="003A6798" w:rsidRPr="00774FBA" w:rsidRDefault="003A6798" w:rsidP="00BD014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3A6798" w:rsidRPr="00774FBA" w14:paraId="6B6683BC" w14:textId="77777777" w:rsidTr="00BD014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35A5472" w14:textId="77777777" w:rsidR="003A6798" w:rsidRPr="00774FBA" w:rsidRDefault="003A6798" w:rsidP="00BD014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3A6798" w:rsidRPr="00774FBA" w14:paraId="5360E7CD" w14:textId="77777777" w:rsidTr="00BD014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791194128"/>
              <w:placeholder>
                <w:docPart w:val="A10005858CAD934BA34C661D0263A8C2"/>
              </w:placeholder>
              <w:showingPlcHdr/>
            </w:sdtPr>
            <w:sdtContent>
              <w:p w14:paraId="56D8B9E8" w14:textId="77777777" w:rsidR="003A6798" w:rsidRPr="00774FBA" w:rsidRDefault="003A6798" w:rsidP="00BD014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3A6798" w:rsidRPr="00774FBA" w14:paraId="4BC35D09" w14:textId="77777777" w:rsidTr="00BD014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7A97A3D" w14:textId="77777777" w:rsidR="003A6798" w:rsidRPr="00774FBA" w:rsidRDefault="003A6798" w:rsidP="00BD014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3A6798" w:rsidRPr="00774FBA" w14:paraId="155C4EE2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D50B2C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1A55DA" w14:textId="77777777" w:rsidR="003A6798" w:rsidRPr="00774FBA" w:rsidRDefault="00000000" w:rsidP="00BD014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482627860"/>
                <w:placeholder>
                  <w:docPart w:val="191C8D0ADD6B1C4B8E251A23E82C9CF8"/>
                </w:placeholder>
                <w:showingPlcHdr/>
                <w:text/>
              </w:sdtPr>
              <w:sdtContent>
                <w:r w:rsidR="003A6798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3A6798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3A6798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20911504"/>
                <w:placeholder>
                  <w:docPart w:val="026E473C0068D8428BC81D05682F27F7"/>
                </w:placeholder>
                <w:showingPlcHdr/>
                <w:text/>
              </w:sdtPr>
              <w:sdtContent>
                <w:r w:rsidR="003A6798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3A6798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3A6798" w:rsidRPr="00774FBA" w14:paraId="7B00731E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B00E8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6E7EBB" w14:textId="77777777" w:rsidR="003A6798" w:rsidRPr="00774FBA" w:rsidRDefault="00000000" w:rsidP="00BD014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047831399"/>
                <w:placeholder>
                  <w:docPart w:val="BBF5BEB3DD2B6B4DB629E82C9B2AE2D8"/>
                </w:placeholder>
                <w:showingPlcHdr/>
                <w:text/>
              </w:sdtPr>
              <w:sdtContent>
                <w:r w:rsidR="003A6798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3A6798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3A6798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341583619"/>
                <w:placeholder>
                  <w:docPart w:val="96C017247043754396CBA2C93E879739"/>
                </w:placeholder>
                <w:showingPlcHdr/>
                <w:text/>
              </w:sdtPr>
              <w:sdtContent>
                <w:r w:rsidR="003A6798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3A6798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3A6798" w:rsidRPr="00774FBA" w14:paraId="3E84453F" w14:textId="77777777" w:rsidTr="00BD014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B4D4606" w14:textId="77777777" w:rsidR="003A6798" w:rsidRPr="00774FBA" w:rsidRDefault="003A6798" w:rsidP="00BD014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3A6798" w:rsidRPr="00774FBA" w14:paraId="7B3E28A1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15F65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683170273"/>
            <w:placeholder>
              <w:docPart w:val="4DA85D437F13D346B9514CBF4D2A4E84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99599E7" w14:textId="77777777" w:rsidR="003A6798" w:rsidRPr="00774FBA" w:rsidRDefault="003A6798" w:rsidP="00BD014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3A6798" w:rsidRPr="00774FBA" w14:paraId="0D6EE095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A9901E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304921389"/>
            <w:placeholder>
              <w:docPart w:val="E95C33F8C5E2754EA76E947F24FEF295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60A8A77" w14:textId="77777777" w:rsidR="003A6798" w:rsidRPr="00774FBA" w:rsidRDefault="003A6798" w:rsidP="00BD014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3A6798" w:rsidRPr="00774FBA" w14:paraId="01383AEE" w14:textId="77777777" w:rsidTr="00BD014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AA7670" w14:textId="77777777" w:rsidR="003A6798" w:rsidRPr="00774FBA" w:rsidRDefault="003A6798" w:rsidP="00BD014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968932348"/>
            <w:placeholder>
              <w:docPart w:val="FAD6DE110AE3684CB4AAED63A63EAC7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38E9D60" w14:textId="77777777" w:rsidR="003A6798" w:rsidRPr="00774FBA" w:rsidRDefault="003A6798" w:rsidP="00BD014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D2307" w14:textId="77777777" w:rsidR="005672E0" w:rsidRDefault="005672E0" w:rsidP="00DD7759">
      <w:r>
        <w:separator/>
      </w:r>
    </w:p>
  </w:endnote>
  <w:endnote w:type="continuationSeparator" w:id="0">
    <w:p w14:paraId="428ED9FF" w14:textId="77777777" w:rsidR="005672E0" w:rsidRDefault="005672E0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C5F97" w14:textId="77777777" w:rsidR="005672E0" w:rsidRDefault="005672E0" w:rsidP="00DD7759">
      <w:r>
        <w:separator/>
      </w:r>
    </w:p>
  </w:footnote>
  <w:footnote w:type="continuationSeparator" w:id="0">
    <w:p w14:paraId="7217ACC4" w14:textId="77777777" w:rsidR="005672E0" w:rsidRDefault="005672E0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13ED5"/>
    <w:rsid w:val="003A6798"/>
    <w:rsid w:val="003B048D"/>
    <w:rsid w:val="003C1707"/>
    <w:rsid w:val="00417BD8"/>
    <w:rsid w:val="00441BDA"/>
    <w:rsid w:val="00450550"/>
    <w:rsid w:val="0047178F"/>
    <w:rsid w:val="00487B0C"/>
    <w:rsid w:val="004C5248"/>
    <w:rsid w:val="005672E0"/>
    <w:rsid w:val="00582C9C"/>
    <w:rsid w:val="005B02EE"/>
    <w:rsid w:val="005E0ED3"/>
    <w:rsid w:val="0069461C"/>
    <w:rsid w:val="006D5637"/>
    <w:rsid w:val="00701199"/>
    <w:rsid w:val="00774FBA"/>
    <w:rsid w:val="007754AF"/>
    <w:rsid w:val="008204B9"/>
    <w:rsid w:val="0082195D"/>
    <w:rsid w:val="0083330D"/>
    <w:rsid w:val="008B028F"/>
    <w:rsid w:val="009174E5"/>
    <w:rsid w:val="00995CE6"/>
    <w:rsid w:val="009B7FB9"/>
    <w:rsid w:val="00A51BA7"/>
    <w:rsid w:val="00AA2A7C"/>
    <w:rsid w:val="00B311E5"/>
    <w:rsid w:val="00BB667F"/>
    <w:rsid w:val="00BC51F5"/>
    <w:rsid w:val="00C1638A"/>
    <w:rsid w:val="00C40AC3"/>
    <w:rsid w:val="00C51053"/>
    <w:rsid w:val="00C84307"/>
    <w:rsid w:val="00C90BCA"/>
    <w:rsid w:val="00CC26BD"/>
    <w:rsid w:val="00D05E8A"/>
    <w:rsid w:val="00D27AE1"/>
    <w:rsid w:val="00D32A86"/>
    <w:rsid w:val="00D80BDE"/>
    <w:rsid w:val="00DD7759"/>
    <w:rsid w:val="00E3238B"/>
    <w:rsid w:val="00E33DEE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08631AD884B454AAD721DC8E2433D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9E44E-DC85-9D48-AD87-BF3A7E48D55E}"/>
      </w:docPartPr>
      <w:docPartBody>
        <w:p w:rsidR="001F400C" w:rsidRDefault="002E7B4C" w:rsidP="002E7B4C">
          <w:pPr>
            <w:pStyle w:val="108631AD884B454AAD721DC8E2433D19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C2A5E8450E74A42A601A51A8B3A9A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40E962-1D9C-DB4F-B5F6-4A629BB83A6F}"/>
      </w:docPartPr>
      <w:docPartBody>
        <w:p w:rsidR="001F400C" w:rsidRDefault="002E7B4C" w:rsidP="002E7B4C">
          <w:pPr>
            <w:pStyle w:val="CC2A5E8450E74A42A601A51A8B3A9A4B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1932CD5F6E8E46AFCED8579CB26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B41A9C-9EA7-B249-95BD-F8E9A5AC99A8}"/>
      </w:docPartPr>
      <w:docPartBody>
        <w:p w:rsidR="001F400C" w:rsidRDefault="002E7B4C" w:rsidP="002E7B4C">
          <w:pPr>
            <w:pStyle w:val="001932CD5F6E8E46AFCED8579CB267A3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451F1C3BB40674788D1AADDBAE8CF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595C8B-1317-EE46-B4AA-F8EA02717A2E}"/>
      </w:docPartPr>
      <w:docPartBody>
        <w:p w:rsidR="001F400C" w:rsidRDefault="002E7B4C" w:rsidP="002E7B4C">
          <w:pPr>
            <w:pStyle w:val="0451F1C3BB40674788D1AADDBAE8CF1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39AA82A28722847A357BA8222E60E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EE8AAF-E294-724E-8669-7FF9B2A7CD56}"/>
      </w:docPartPr>
      <w:docPartBody>
        <w:p w:rsidR="001F400C" w:rsidRDefault="002E7B4C" w:rsidP="002E7B4C">
          <w:pPr>
            <w:pStyle w:val="539AA82A28722847A357BA8222E60EB3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7016F69D558454F8E9B40C7639B2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512111-1420-2143-8B31-9D15828B37E9}"/>
      </w:docPartPr>
      <w:docPartBody>
        <w:p w:rsidR="001F400C" w:rsidRDefault="002E7B4C" w:rsidP="002E7B4C">
          <w:pPr>
            <w:pStyle w:val="B7016F69D558454F8E9B40C7639B20BE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8239FAEF60E87648B1BE9991C9EEE8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6B46-97CF-8F40-B34F-A6A4D3C68267}"/>
      </w:docPartPr>
      <w:docPartBody>
        <w:p w:rsidR="001F400C" w:rsidRDefault="002E7B4C" w:rsidP="002E7B4C">
          <w:pPr>
            <w:pStyle w:val="8239FAEF60E87648B1BE9991C9EEE8E3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5B3646E993335C4A957846D98BCD0C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EC4249-17A7-5445-8231-1A1343388C72}"/>
      </w:docPartPr>
      <w:docPartBody>
        <w:p w:rsidR="001F400C" w:rsidRDefault="002E7B4C" w:rsidP="002E7B4C">
          <w:pPr>
            <w:pStyle w:val="5B3646E993335C4A957846D98BCD0C48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11A5F5D9A5B4186E0D8F5C274FA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671B2-5A5A-C746-ADC8-82BF73831EF8}"/>
      </w:docPartPr>
      <w:docPartBody>
        <w:p w:rsidR="001F400C" w:rsidRDefault="002E7B4C" w:rsidP="002E7B4C">
          <w:pPr>
            <w:pStyle w:val="86E11A5F5D9A5B4186E0D8F5C274FAC4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CCF92EC2FE1840BAE783ED457337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C0D3E0-8533-0D42-9B9C-71F68DAACFD4}"/>
      </w:docPartPr>
      <w:docPartBody>
        <w:p w:rsidR="001F400C" w:rsidRDefault="002E7B4C" w:rsidP="002E7B4C">
          <w:pPr>
            <w:pStyle w:val="EBCCF92EC2FE1840BAE783ED4573379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0AC4B3D9137246880AD514751B5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9DA68-038F-4647-B759-A1BC1B669FFA}"/>
      </w:docPartPr>
      <w:docPartBody>
        <w:p w:rsidR="001F400C" w:rsidRDefault="002E7B4C" w:rsidP="002E7B4C">
          <w:pPr>
            <w:pStyle w:val="C90AC4B3D9137246880AD514751B5A57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257ABB3949D642B99F1E571B45C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BD5C7C-D267-584E-8797-6B09954A62F3}"/>
      </w:docPartPr>
      <w:docPartBody>
        <w:p w:rsidR="001F400C" w:rsidRDefault="002E7B4C" w:rsidP="002E7B4C">
          <w:pPr>
            <w:pStyle w:val="F6257ABB3949D642B99F1E571B45C8AC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0005858CAD934BA34C661D0263A8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DA14C0-D106-074A-9E89-4F2FD7F7EE00}"/>
      </w:docPartPr>
      <w:docPartBody>
        <w:p w:rsidR="001F400C" w:rsidRDefault="002E7B4C" w:rsidP="002E7B4C">
          <w:pPr>
            <w:pStyle w:val="A10005858CAD934BA34C661D0263A8C2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1C8D0ADD6B1C4B8E251A23E82C9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7D3856-C3AE-5C4A-9FA1-074BB12B9555}"/>
      </w:docPartPr>
      <w:docPartBody>
        <w:p w:rsidR="001F400C" w:rsidRDefault="002E7B4C" w:rsidP="002E7B4C">
          <w:pPr>
            <w:pStyle w:val="191C8D0ADD6B1C4B8E251A23E82C9CF8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26E473C0068D8428BC81D05682F27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B35DD0-BBD2-924E-ABF1-DAE61BC78951}"/>
      </w:docPartPr>
      <w:docPartBody>
        <w:p w:rsidR="001F400C" w:rsidRDefault="002E7B4C" w:rsidP="002E7B4C">
          <w:pPr>
            <w:pStyle w:val="026E473C0068D8428BC81D05682F27F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BF5BEB3DD2B6B4DB629E82C9B2AE2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1FB82A-5FE3-2541-9C6C-4953B311B9B9}"/>
      </w:docPartPr>
      <w:docPartBody>
        <w:p w:rsidR="001F400C" w:rsidRDefault="002E7B4C" w:rsidP="002E7B4C">
          <w:pPr>
            <w:pStyle w:val="BBF5BEB3DD2B6B4DB629E82C9B2AE2D8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96C017247043754396CBA2C93E8797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EF5916-5345-744B-8788-855A28FCFB1E}"/>
      </w:docPartPr>
      <w:docPartBody>
        <w:p w:rsidR="001F400C" w:rsidRDefault="002E7B4C" w:rsidP="002E7B4C">
          <w:pPr>
            <w:pStyle w:val="96C017247043754396CBA2C93E879739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DA85D437F13D346B9514CBF4D2A4E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90407-C146-5948-B4F5-43575BDA9D21}"/>
      </w:docPartPr>
      <w:docPartBody>
        <w:p w:rsidR="001F400C" w:rsidRDefault="002E7B4C" w:rsidP="002E7B4C">
          <w:pPr>
            <w:pStyle w:val="4DA85D437F13D346B9514CBF4D2A4E84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95C33F8C5E2754EA76E947F24FEF2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995D67-3EA6-884D-BDF1-1A583CA54E01}"/>
      </w:docPartPr>
      <w:docPartBody>
        <w:p w:rsidR="001F400C" w:rsidRDefault="002E7B4C" w:rsidP="002E7B4C">
          <w:pPr>
            <w:pStyle w:val="E95C33F8C5E2754EA76E947F24FEF295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AD6DE110AE3684CB4AAED63A63EAC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38D28-8BB5-AF43-AD23-BA391CF67630}"/>
      </w:docPartPr>
      <w:docPartBody>
        <w:p w:rsidR="001F400C" w:rsidRDefault="002E7B4C" w:rsidP="002E7B4C">
          <w:pPr>
            <w:pStyle w:val="FAD6DE110AE3684CB4AAED63A63EAC7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1F400C"/>
    <w:rsid w:val="002E7B4C"/>
    <w:rsid w:val="00441BDA"/>
    <w:rsid w:val="009A1CC6"/>
    <w:rsid w:val="00BD0652"/>
    <w:rsid w:val="00C11A35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E7B4C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  <w:style w:type="paragraph" w:customStyle="1" w:styleId="108631AD884B454AAD721DC8E2433D19">
    <w:name w:val="108631AD884B454AAD721DC8E2433D19"/>
    <w:rsid w:val="002E7B4C"/>
  </w:style>
  <w:style w:type="paragraph" w:customStyle="1" w:styleId="CC2A5E8450E74A42A601A51A8B3A9A4B">
    <w:name w:val="CC2A5E8450E74A42A601A51A8B3A9A4B"/>
    <w:rsid w:val="002E7B4C"/>
  </w:style>
  <w:style w:type="paragraph" w:customStyle="1" w:styleId="001932CD5F6E8E46AFCED8579CB267A3">
    <w:name w:val="001932CD5F6E8E46AFCED8579CB267A3"/>
    <w:rsid w:val="002E7B4C"/>
  </w:style>
  <w:style w:type="paragraph" w:customStyle="1" w:styleId="0451F1C3BB40674788D1AADDBAE8CF14">
    <w:name w:val="0451F1C3BB40674788D1AADDBAE8CF14"/>
    <w:rsid w:val="002E7B4C"/>
  </w:style>
  <w:style w:type="paragraph" w:customStyle="1" w:styleId="539AA82A28722847A357BA8222E60EB3">
    <w:name w:val="539AA82A28722847A357BA8222E60EB3"/>
    <w:rsid w:val="002E7B4C"/>
  </w:style>
  <w:style w:type="paragraph" w:customStyle="1" w:styleId="B7016F69D558454F8E9B40C7639B20BE">
    <w:name w:val="B7016F69D558454F8E9B40C7639B20BE"/>
    <w:rsid w:val="002E7B4C"/>
  </w:style>
  <w:style w:type="paragraph" w:customStyle="1" w:styleId="8239FAEF60E87648B1BE9991C9EEE8E3">
    <w:name w:val="8239FAEF60E87648B1BE9991C9EEE8E3"/>
    <w:rsid w:val="002E7B4C"/>
  </w:style>
  <w:style w:type="paragraph" w:customStyle="1" w:styleId="5B3646E993335C4A957846D98BCD0C48">
    <w:name w:val="5B3646E993335C4A957846D98BCD0C48"/>
    <w:rsid w:val="002E7B4C"/>
  </w:style>
  <w:style w:type="paragraph" w:customStyle="1" w:styleId="86E11A5F5D9A5B4186E0D8F5C274FAC4">
    <w:name w:val="86E11A5F5D9A5B4186E0D8F5C274FAC4"/>
    <w:rsid w:val="002E7B4C"/>
  </w:style>
  <w:style w:type="paragraph" w:customStyle="1" w:styleId="EBCCF92EC2FE1840BAE783ED45733792">
    <w:name w:val="EBCCF92EC2FE1840BAE783ED45733792"/>
    <w:rsid w:val="002E7B4C"/>
  </w:style>
  <w:style w:type="paragraph" w:customStyle="1" w:styleId="C90AC4B3D9137246880AD514751B5A57">
    <w:name w:val="C90AC4B3D9137246880AD514751B5A57"/>
    <w:rsid w:val="002E7B4C"/>
  </w:style>
  <w:style w:type="paragraph" w:customStyle="1" w:styleId="F6257ABB3949D642B99F1E571B45C8AC">
    <w:name w:val="F6257ABB3949D642B99F1E571B45C8AC"/>
    <w:rsid w:val="002E7B4C"/>
  </w:style>
  <w:style w:type="paragraph" w:customStyle="1" w:styleId="A10005858CAD934BA34C661D0263A8C2">
    <w:name w:val="A10005858CAD934BA34C661D0263A8C2"/>
    <w:rsid w:val="002E7B4C"/>
  </w:style>
  <w:style w:type="paragraph" w:customStyle="1" w:styleId="191C8D0ADD6B1C4B8E251A23E82C9CF8">
    <w:name w:val="191C8D0ADD6B1C4B8E251A23E82C9CF8"/>
    <w:rsid w:val="002E7B4C"/>
  </w:style>
  <w:style w:type="paragraph" w:customStyle="1" w:styleId="026E473C0068D8428BC81D05682F27F7">
    <w:name w:val="026E473C0068D8428BC81D05682F27F7"/>
    <w:rsid w:val="002E7B4C"/>
  </w:style>
  <w:style w:type="paragraph" w:customStyle="1" w:styleId="BBF5BEB3DD2B6B4DB629E82C9B2AE2D8">
    <w:name w:val="BBF5BEB3DD2B6B4DB629E82C9B2AE2D8"/>
    <w:rsid w:val="002E7B4C"/>
  </w:style>
  <w:style w:type="paragraph" w:customStyle="1" w:styleId="96C017247043754396CBA2C93E879739">
    <w:name w:val="96C017247043754396CBA2C93E879739"/>
    <w:rsid w:val="002E7B4C"/>
  </w:style>
  <w:style w:type="paragraph" w:customStyle="1" w:styleId="4DA85D437F13D346B9514CBF4D2A4E84">
    <w:name w:val="4DA85D437F13D346B9514CBF4D2A4E84"/>
    <w:rsid w:val="002E7B4C"/>
  </w:style>
  <w:style w:type="paragraph" w:customStyle="1" w:styleId="E95C33F8C5E2754EA76E947F24FEF295">
    <w:name w:val="E95C33F8C5E2754EA76E947F24FEF295"/>
    <w:rsid w:val="002E7B4C"/>
  </w:style>
  <w:style w:type="paragraph" w:customStyle="1" w:styleId="FAD6DE110AE3684CB4AAED63A63EAC70">
    <w:name w:val="FAD6DE110AE3684CB4AAED63A63EAC70"/>
    <w:rsid w:val="002E7B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4</Pages>
  <Words>583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6</cp:revision>
  <dcterms:created xsi:type="dcterms:W3CDTF">2026-05-07T12:44:00Z</dcterms:created>
  <dcterms:modified xsi:type="dcterms:W3CDTF">2026-05-07T12:55:00Z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